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0057496F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01EB5239" w:rsidR="0057496F" w:rsidRPr="008A36DF" w:rsidRDefault="000F3992" w:rsidP="0057496F">
            <w:pPr>
              <w:rPr>
                <w:rFonts w:eastAsia="Arial"/>
              </w:rPr>
            </w:pPr>
            <w:r w:rsidRPr="000F3992">
              <w:rPr>
                <w:rFonts w:eastAsia="Arial"/>
              </w:rPr>
              <w:t>Kjøp av Kjemikaler, verktøy- og forbruksmateriell</w:t>
            </w:r>
          </w:p>
        </w:tc>
      </w:tr>
      <w:tr w:rsidR="007F777F" w:rsidRPr="008A36DF" w14:paraId="0E1DDDAD" w14:textId="77777777" w:rsidTr="0057496F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78ADB07D" w:rsidR="007F777F" w:rsidRPr="008A36DF" w:rsidRDefault="000F3992" w:rsidP="0057496F">
            <w:pPr>
              <w:rPr>
                <w:rFonts w:eastAsia="Arial"/>
              </w:rPr>
            </w:pPr>
            <w:r w:rsidRPr="000F3992">
              <w:rPr>
                <w:rFonts w:eastAsia="Arial"/>
              </w:rPr>
              <w:t>25/250343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7CC736B7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lastRenderedPageBreak/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000000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000000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330C2" w14:textId="77777777" w:rsidR="00A17B62" w:rsidRDefault="00A17B62" w:rsidP="00C60BDA">
      <w:r>
        <w:separator/>
      </w:r>
    </w:p>
  </w:endnote>
  <w:endnote w:type="continuationSeparator" w:id="0">
    <w:p w14:paraId="3D036010" w14:textId="77777777" w:rsidR="00A17B62" w:rsidRDefault="00A17B62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Dem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EC3FA" w14:textId="77777777" w:rsidR="00A17B62" w:rsidRDefault="00A17B62" w:rsidP="00C60BDA">
      <w:r>
        <w:separator/>
      </w:r>
    </w:p>
  </w:footnote>
  <w:footnote w:type="continuationSeparator" w:id="0">
    <w:p w14:paraId="5516E01A" w14:textId="77777777" w:rsidR="00A17B62" w:rsidRDefault="00A17B62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669B8E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ADE"/>
    <w:rsid w:val="000E5872"/>
    <w:rsid w:val="000F3992"/>
    <w:rsid w:val="000F52A9"/>
    <w:rsid w:val="00101F58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08FF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86A"/>
    <w:rsid w:val="004D4BE0"/>
    <w:rsid w:val="004D4CD7"/>
    <w:rsid w:val="004E4A88"/>
    <w:rsid w:val="004E5735"/>
    <w:rsid w:val="005021AF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45363"/>
    <w:rsid w:val="0054714C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A5D3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5CB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6413"/>
    <w:rsid w:val="00827915"/>
    <w:rsid w:val="00827C04"/>
    <w:rsid w:val="0083119C"/>
    <w:rsid w:val="008345E8"/>
    <w:rsid w:val="0084693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1912"/>
    <w:rsid w:val="009963D2"/>
    <w:rsid w:val="00997A8B"/>
    <w:rsid w:val="009A0537"/>
    <w:rsid w:val="009A4956"/>
    <w:rsid w:val="009B21C0"/>
    <w:rsid w:val="009B59D3"/>
    <w:rsid w:val="009B5DC4"/>
    <w:rsid w:val="009B6A09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17B62"/>
    <w:rsid w:val="00A24B17"/>
    <w:rsid w:val="00A25F8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A759B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75E4A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5ED3"/>
    <w:rsid w:val="00D808C9"/>
    <w:rsid w:val="00D813DF"/>
    <w:rsid w:val="00D819F8"/>
    <w:rsid w:val="00D91A54"/>
    <w:rsid w:val="00DA18CD"/>
    <w:rsid w:val="00DA6BBB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E5E80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akarkiv.vegvesen.no/biz/v2-pbr/docprod/templates/SVV%20Krav-%20og%20Hjelpedokumen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Dem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486A"/>
    <w:rsid w:val="004D7A19"/>
    <w:rsid w:val="004F2F0A"/>
    <w:rsid w:val="0050007E"/>
    <w:rsid w:val="00503E66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A5D3A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7BA3"/>
    <w:rsid w:val="00936817"/>
    <w:rsid w:val="00944BA0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75E4A"/>
    <w:rsid w:val="00C80984"/>
    <w:rsid w:val="00C81FF2"/>
    <w:rsid w:val="00C82778"/>
    <w:rsid w:val="00C87EAB"/>
    <w:rsid w:val="00C91C55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6DA"/>
    <w:rsid w:val="00E63767"/>
    <w:rsid w:val="00E7547E"/>
    <w:rsid w:val="00E90A9F"/>
    <w:rsid w:val="00E9411F"/>
    <w:rsid w:val="00EA2D5A"/>
    <w:rsid w:val="00ED1288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Anskaffelsesr_x00e5_dgiver xmlns="3fdac8b2-9605-4e17-8ded-c44f82a9ce92">
      <UserInfo>
        <DisplayName/>
        <AccountId xsi:nil="true"/>
        <AccountType/>
      </UserInfo>
    </Anskaffelsesr_x00e5_dgiver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TaxCatchAll xmlns="beae3e8e-208c-4b8a-be05-3e30f474ae01">
      <Value>2</Value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4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2" ma:contentTypeDescription="Opprett et nytt dokument." ma:contentTypeScope="" ma:versionID="bbbce66a4dd12a34ce4c6192b4c2d07f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d2d99648f2698176caf64f01da95f540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37C0D-F23B-40B9-B100-AEFD72759668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2.xml><?xml version="1.0" encoding="utf-8"?>
<ds:datastoreItem xmlns:ds="http://schemas.openxmlformats.org/officeDocument/2006/customXml" ds:itemID="{D5991C08-C128-47CA-B432-FDCE113784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1137F-BF5B-4E7B-BF6D-7D45F5F9CE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26BFD83A-3112-4290-BDBD-D7941BB60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SVV%20Krav-%20og%20Hjelpedokument</Template>
  <TotalTime>0</TotalTime>
  <Pages>2</Pages>
  <Words>140</Words>
  <Characters>977</Characters>
  <Application>Microsoft Office Word</Application>
  <DocSecurity>0</DocSecurity>
  <Lines>76</Lines>
  <Paragraphs>35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/>
    </vt:vector>
  </TitlesOfParts>
  <Company>Statens vegvesen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Mal for Innholdsmaler</dc:subject>
  <dc:creator>Ingeborg Haugli INGHAU</dc:creator>
  <cp:lastModifiedBy>Kristian Langhoff Dahlen</cp:lastModifiedBy>
  <cp:revision>3</cp:revision>
  <cp:lastPrinted>2011-09-21T12:12:00Z</cp:lastPrinted>
  <dcterms:created xsi:type="dcterms:W3CDTF">2026-05-13T10:30:00Z</dcterms:created>
  <dcterms:modified xsi:type="dcterms:W3CDTF">2026-05-13T10:35:00Z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2026-05-13T10:30:40Z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9a892f08-cb87-48d6-8d5e-796fbeefe08f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MSIP_Label_86eae731-f11e-4017-952e-3dce43580afc_Tag">
    <vt:lpwstr>10, 0, 1, 1</vt:lpwstr>
  </property>
  <property fmtid="{D5CDD505-2E9C-101B-9397-08002B2CF9AE}" pid="35" name="MediaServiceImageTags">
    <vt:lpwstr/>
  </property>
  <property fmtid="{D5CDD505-2E9C-101B-9397-08002B2CF9AE}" pid="36" name="ContentTypeId">
    <vt:lpwstr>0x010100A01212E8F9673C47A3B78D6080A6CCBF</vt:lpwstr>
  </property>
  <property fmtid="{D5CDD505-2E9C-101B-9397-08002B2CF9AE}" pid="37" name="Prosessomr_x00e5_der">
    <vt:lpwstr/>
  </property>
  <property fmtid="{D5CDD505-2E9C-101B-9397-08002B2CF9AE}" pid="38" name="Organisasjonsenhet">
    <vt:lpwstr>2;#Juridisk og anskaffelser|6d2886cc-735a-4544-90e4-7e8dc6965c1d</vt:lpwstr>
  </property>
  <property fmtid="{D5CDD505-2E9C-101B-9397-08002B2CF9AE}" pid="39" name="Dokumentstatus">
    <vt:lpwstr>1;#Under arbeid|f39d8bcc-2a80-4417-a67a-9134b0a418c4</vt:lpwstr>
  </property>
  <property fmtid="{D5CDD505-2E9C-101B-9397-08002B2CF9AE}" pid="40" name="Prosessområder">
    <vt:lpwstr/>
  </property>
</Properties>
</file>